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8C16FC" w:rsidRPr="008C16FC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Φιαλίδια πλαστικά </w:t>
            </w: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RIA</w:t>
            </w: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, με πώμα </w:t>
            </w:r>
            <w:bookmarkStart w:id="0" w:name="_GoBack"/>
            <w:bookmarkEnd w:id="0"/>
          </w:p>
        </w:tc>
      </w:tr>
      <w:tr w:rsidR="008C16FC" w:rsidRPr="008C16FC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C16FC" w:rsidRPr="008C16FC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C16FC" w:rsidRPr="008C16FC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16F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C16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C16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C16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C16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C16FC" w:rsidRPr="008C16FC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FC" w:rsidRPr="008C16FC" w:rsidRDefault="008C16FC" w:rsidP="008C16F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Φιαλίδια πλαστικά </w:t>
            </w: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RIA</w:t>
            </w: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των 4 </w:t>
            </w: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C16FC" w:rsidRPr="008C16FC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FC" w:rsidRPr="008C16FC" w:rsidRDefault="008C16FC" w:rsidP="008C16FC">
            <w:pPr>
              <w:rPr>
                <w:rFonts w:ascii="Tahoma" w:hAnsi="Tahoma" w:cs="Tahoma"/>
                <w:color w:val="000000"/>
                <w:sz w:val="18"/>
                <w:szCs w:val="18"/>
                <w:lang w:val="en-US" w:eastAsia="zh-CN"/>
              </w:rPr>
            </w:pP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Να είναι τα 934-</w:t>
            </w: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mini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8C16FC" w:rsidRPr="008C16FC" w:rsidTr="00D80BF9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16FC" w:rsidRPr="008C16FC" w:rsidRDefault="008C16FC" w:rsidP="008C16F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Να είναι από σκληρά τοιχώματα για μηδενική απώλεια υλικού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bottom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bottom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8C16FC" w:rsidRPr="008C16FC" w:rsidTr="00D80BF9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16FC" w:rsidRPr="008C16FC" w:rsidRDefault="008C16FC" w:rsidP="008C16F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Να συνοδεύονται από ειδικό πώμα ασφαλείας βιδωτό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bottom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bottom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8C16FC" w:rsidRPr="008C16FC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16FC" w:rsidRPr="008C16FC" w:rsidRDefault="008C16FC" w:rsidP="008C16FC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Συσκευ</w:t>
            </w:r>
            <w:proofErr w:type="spellEnd"/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 xml:space="preserve">ασία: 1000 </w:t>
            </w:r>
            <w:proofErr w:type="spellStart"/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τεμάχι</w:t>
            </w:r>
            <w:proofErr w:type="spellEnd"/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8C16FC" w:rsidRPr="008C16FC" w:rsidTr="00D80BF9">
        <w:trPr>
          <w:cantSplit/>
          <w:trHeight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C16F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6F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8C16FC"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  <w:r w:rsidRPr="008C16FC">
              <w:rPr>
                <w:rFonts w:ascii="Tahoma" w:hAnsi="Tahoma" w:cs="Tahoma"/>
                <w:sz w:val="18"/>
                <w:szCs w:val="18"/>
              </w:rPr>
              <w:t xml:space="preserve">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C16FC" w:rsidRPr="008C16FC" w:rsidRDefault="008C16FC" w:rsidP="008C16F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6F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8C16FC" w:rsidRDefault="00B43CAA" w:rsidP="008C16FC"/>
    <w:sectPr w:rsidR="00B43CAA" w:rsidRPr="008C16F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C16FC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66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2025-11-24T10:57:00Z</dcterms:created>
  <dcterms:modified xsi:type="dcterms:W3CDTF">2025-11-24T10:57:00Z</dcterms:modified>
</cp:coreProperties>
</file>